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AF7" w:rsidRDefault="00145AF7" w:rsidP="00145AF7">
      <w:pPr>
        <w:pStyle w:val="NoSpacing"/>
      </w:pPr>
      <w:r>
        <w:rPr>
          <w:u w:val="single"/>
        </w:rPr>
        <w:t>William POTMAN</w:t>
      </w:r>
      <w:r>
        <w:t xml:space="preserve">       (fl.1458</w:t>
      </w:r>
      <w:r>
        <w:t>)</w:t>
      </w:r>
    </w:p>
    <w:p w:rsidR="00145AF7" w:rsidRDefault="00145AF7" w:rsidP="00145AF7">
      <w:pPr>
        <w:pStyle w:val="NoSpacing"/>
      </w:pPr>
      <w:r>
        <w:t>Vicar of Stowe, Buckinghamshire.</w:t>
      </w:r>
    </w:p>
    <w:p w:rsidR="00145AF7" w:rsidRDefault="00145AF7" w:rsidP="00145AF7">
      <w:pPr>
        <w:pStyle w:val="NoSpacing"/>
      </w:pPr>
    </w:p>
    <w:p w:rsidR="00145AF7" w:rsidRDefault="00145AF7" w:rsidP="00145AF7">
      <w:pPr>
        <w:pStyle w:val="NoSpacing"/>
      </w:pPr>
    </w:p>
    <w:p w:rsidR="00145AF7" w:rsidRDefault="00145AF7" w:rsidP="00145AF7">
      <w:pPr>
        <w:pStyle w:val="NoSpacing"/>
      </w:pPr>
      <w:r>
        <w:tab/>
        <w:t>1458</w:t>
      </w:r>
      <w:bookmarkStart w:id="0" w:name="_GoBack"/>
      <w:bookmarkEnd w:id="0"/>
      <w:r>
        <w:tab/>
        <w:t>He became Vicar.</w:t>
      </w:r>
    </w:p>
    <w:p w:rsidR="00145AF7" w:rsidRDefault="00145AF7" w:rsidP="00145AF7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http://www.genuki.org.uk/big/eng/BKM/Stowe/vicars</w:t>
        </w:r>
      </w:hyperlink>
      <w:r>
        <w:t>)</w:t>
      </w:r>
    </w:p>
    <w:p w:rsidR="00145AF7" w:rsidRDefault="00145AF7" w:rsidP="00145AF7">
      <w:pPr>
        <w:pStyle w:val="NoSpacing"/>
      </w:pPr>
    </w:p>
    <w:p w:rsidR="00145AF7" w:rsidRDefault="00145AF7" w:rsidP="00145AF7">
      <w:pPr>
        <w:pStyle w:val="NoSpacing"/>
      </w:pPr>
    </w:p>
    <w:p w:rsidR="00145AF7" w:rsidRPr="008D2295" w:rsidRDefault="00145AF7" w:rsidP="00145AF7">
      <w:pPr>
        <w:pStyle w:val="NoSpacing"/>
      </w:pPr>
      <w:r>
        <w:t>17 April 2017</w:t>
      </w:r>
    </w:p>
    <w:p w:rsidR="006B2F86" w:rsidRPr="00145AF7" w:rsidRDefault="00145AF7" w:rsidP="00E71FC3">
      <w:pPr>
        <w:pStyle w:val="NoSpacing"/>
      </w:pPr>
    </w:p>
    <w:sectPr w:rsidR="006B2F86" w:rsidRPr="00145AF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AF7" w:rsidRDefault="00145AF7" w:rsidP="00E71FC3">
      <w:pPr>
        <w:spacing w:after="0" w:line="240" w:lineRule="auto"/>
      </w:pPr>
      <w:r>
        <w:separator/>
      </w:r>
    </w:p>
  </w:endnote>
  <w:endnote w:type="continuationSeparator" w:id="0">
    <w:p w:rsidR="00145AF7" w:rsidRDefault="00145A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AF7" w:rsidRDefault="00145AF7" w:rsidP="00E71FC3">
      <w:pPr>
        <w:spacing w:after="0" w:line="240" w:lineRule="auto"/>
      </w:pPr>
      <w:r>
        <w:separator/>
      </w:r>
    </w:p>
  </w:footnote>
  <w:footnote w:type="continuationSeparator" w:id="0">
    <w:p w:rsidR="00145AF7" w:rsidRDefault="00145A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AF7"/>
    <w:rsid w:val="00145AF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2E333"/>
  <w15:chartTrackingRefBased/>
  <w15:docId w15:val="{A700262F-3962-4F5C-909A-B96251AF0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45A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BKM/Stowe/vica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2017-04-17T16:05:00Z</dcterms:created>
  <dcterms:modified xsi:type="dcterms:W3CDTF">2017-04-17T16:06:00Z</dcterms:modified>
</cp:coreProperties>
</file>